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31F98" w14:textId="77777777" w:rsidR="00E269C3" w:rsidRDefault="00E269C3" w:rsidP="00E269C3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4301-0002/2025</w:t>
      </w:r>
    </w:p>
    <w:p w14:paraId="0A2FE8A2" w14:textId="77777777" w:rsidR="00E269C3" w:rsidRDefault="00E269C3" w:rsidP="00E269C3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2025-061</w:t>
      </w:r>
    </w:p>
    <w:p w14:paraId="19C2B671" w14:textId="5D61225B" w:rsidR="00DE455A" w:rsidRPr="0011436A" w:rsidRDefault="00D46777" w:rsidP="00D46777">
      <w:pPr>
        <w:spacing w:before="120"/>
        <w:jc w:val="center"/>
        <w:rPr>
          <w:rFonts w:cs="Arial"/>
          <w:b/>
        </w:rPr>
      </w:pPr>
      <w:bookmarkStart w:id="0" w:name="_GoBack"/>
      <w:bookmarkEnd w:id="0"/>
      <w:r w:rsidRPr="007838D2">
        <w:rPr>
          <w:rFonts w:cs="Arial"/>
          <w:b/>
        </w:rPr>
        <w:t xml:space="preserve"> </w:t>
      </w:r>
      <w:r w:rsidR="00DE455A" w:rsidRPr="007838D2">
        <w:rPr>
          <w:rFonts w:cs="Arial"/>
          <w:b/>
        </w:rPr>
        <w:t xml:space="preserve">PODATKI O </w:t>
      </w:r>
      <w:r w:rsidR="00DE455A"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53EBAD7" w:rsidR="00041093" w:rsidRDefault="00E51EB8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57BBE076" w14:textId="77777777" w:rsidR="005E20DB" w:rsidRDefault="005E20DB" w:rsidP="005E20DB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72A5A51B" w:rsidR="00AF7809" w:rsidRPr="00482AE9" w:rsidRDefault="00AF7809" w:rsidP="005E20DB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24CEA" w14:textId="77777777" w:rsidR="001E6D43" w:rsidRDefault="001E6D43">
      <w:r>
        <w:separator/>
      </w:r>
    </w:p>
  </w:endnote>
  <w:endnote w:type="continuationSeparator" w:id="0">
    <w:p w14:paraId="0BD1768A" w14:textId="77777777" w:rsidR="001E6D43" w:rsidRDefault="001E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DEE2E1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E2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E2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6757D" w14:textId="77777777" w:rsidR="001E6D43" w:rsidRDefault="001E6D43">
      <w:r>
        <w:separator/>
      </w:r>
    </w:p>
  </w:footnote>
  <w:footnote w:type="continuationSeparator" w:id="0">
    <w:p w14:paraId="4E535132" w14:textId="77777777" w:rsidR="001E6D43" w:rsidRDefault="001E6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2432E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E6D43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E20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87FD5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95EC2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6777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9C3"/>
    <w:rsid w:val="00E3300C"/>
    <w:rsid w:val="00E43C3D"/>
    <w:rsid w:val="00E444B9"/>
    <w:rsid w:val="00E51EB8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D6ACB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7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1068AD-33AE-4C6B-A984-3D8C2C28E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schemas.microsoft.com/office/2006/documentManagement/types"/>
    <ds:schemaRef ds:uri="68c5f5d4-aadc-499c-975b-051170a396f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B82F7-354F-4958-A02A-15E6A429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167</TotalTime>
  <Pages>1</Pages>
  <Words>130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9</cp:revision>
  <cp:lastPrinted>2024-08-20T08:47:00Z</cp:lastPrinted>
  <dcterms:created xsi:type="dcterms:W3CDTF">2015-02-19T08:08:00Z</dcterms:created>
  <dcterms:modified xsi:type="dcterms:W3CDTF">2025-01-22T12:59:00Z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